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4096"/>
        <w:gridCol w:w="40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02F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787AE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66D91" w:rsidRPr="001A6664" w:rsidTr="00A43B2A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66D91" w:rsidRPr="001A6664" w:rsidRDefault="00F66D91" w:rsidP="001778BB">
            <w:pPr>
              <w:tabs>
                <w:tab w:val="left" w:pos="2160"/>
                <w:tab w:val="left" w:pos="2640"/>
              </w:tabs>
              <w:ind w:left="2160" w:right="-378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778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E48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รองศาสตราจารย์สมศั</w:t>
            </w:r>
            <w:r w:rsidR="001778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กดิ์ มิตะถา 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</w:tcBorders>
          </w:tcPr>
          <w:p w:rsidR="00F66D91" w:rsidRPr="001A6664" w:rsidRDefault="0026721A" w:rsidP="001778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941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6941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6941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941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F66D91" w:rsidRPr="001A6664" w:rsidTr="00735CCA">
        <w:tc>
          <w:tcPr>
            <w:tcW w:w="5400" w:type="dxa"/>
            <w:gridSpan w:val="2"/>
            <w:tcBorders>
              <w:right w:val="nil"/>
            </w:tcBorders>
          </w:tcPr>
          <w:p w:rsidR="00F66D91" w:rsidRPr="001A6664" w:rsidRDefault="00F66D91" w:rsidP="001778B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778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BA59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1778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4097" w:type="dxa"/>
            <w:tcBorders>
              <w:left w:val="nil"/>
            </w:tcBorders>
          </w:tcPr>
          <w:p w:rsidR="00F66D91" w:rsidRPr="001A6664" w:rsidRDefault="0026721A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941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6941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6941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941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1778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ส่งเสริมและพัฒนาสมรรถนะบุคลากร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</w:t>
            </w:r>
            <w:r w:rsidR="00127D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ิดตามและประเมินผลอุดมศึกษา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FF4369" w:rsidRDefault="00B85129" w:rsidP="00FF4369">
            <w:pPr>
              <w:pStyle w:val="ListParagraph"/>
              <w:widowControl w:val="0"/>
              <w:numPr>
                <w:ilvl w:val="0"/>
                <w:numId w:val="14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FF436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FF4369" w:rsidRDefault="00B85129" w:rsidP="00FF4369">
            <w:pPr>
              <w:pStyle w:val="ListParagraph"/>
              <w:widowControl w:val="0"/>
              <w:numPr>
                <w:ilvl w:val="0"/>
                <w:numId w:val="15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FF4369" w:rsidRDefault="00B85129" w:rsidP="00FF4369">
            <w:pPr>
              <w:pStyle w:val="ListParagraph"/>
              <w:widowControl w:val="0"/>
              <w:numPr>
                <w:ilvl w:val="0"/>
                <w:numId w:val="16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FF436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FF436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3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</w:t>
                  </w:r>
                  <w:r w:rsidR="00127D3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127D3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 w:rsidR="00127D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127D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27D3D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127D3D">
                    <w:rPr>
                      <w:rFonts w:ascii="TH SarabunPSK" w:hAnsi="TH SarabunPSK" w:cs="TH SarabunPSK"/>
                      <w:i/>
                      <w:iCs/>
                      <w:spacing w:val="-20"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127D3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</w:t>
                  </w:r>
                  <w:r w:rsidR="00127D3D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เว็บเพจสำนัก เว็บไซต์ สกอ. และสื่อออนไลน์</w:t>
                  </w:r>
                  <w:r w:rsidR="00A71291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 ผ่านสื่อของหน่วยงาน</w:t>
                  </w:r>
                  <w:r w:rsidR="00127D3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</w:t>
                  </w:r>
                  <w:r w:rsidR="00127D3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8205BD" w:rsidRDefault="008205BD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8D49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0D020E" w:rsidP="000D020E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C97C11" w:rsidRPr="001A6664" w:rsidRDefault="000D020E" w:rsidP="00C97C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F66D91" w:rsidRPr="001A6664" w:rsidRDefault="000D020E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D606EF" w:rsidRPr="00612FF7" w:rsidRDefault="00F66D91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1. สำนักงานบริหารเทคโนโลยีสารสนเทศเพื่อพัฒนาการศึกษา มีการกำหนดผู้รับผิดชอบในการจัดส่ง</w:t>
            </w:r>
            <w:r w:rsidR="00D606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606EF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และเผยแพร่</w:t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ข้อมูล โดยรวบรวมส่งให้ฝ่ายประชาสัมพันธ์ กลุ่มสารนิเทศ เพื่อฝ่ายประชาสัมพันธ์จะได้จัดรวบรวมไว้ในศูนย์ข้อมูลข่าวสารข</w:t>
            </w:r>
            <w:r w:rsidR="00675EF6">
              <w:rPr>
                <w:rFonts w:ascii="TH SarabunPSK" w:hAnsi="TH SarabunPSK" w:cs="TH SarabunPSK"/>
                <w:sz w:val="30"/>
                <w:szCs w:val="30"/>
                <w:cs/>
              </w:rPr>
              <w:t>อง สกอ. และเผยแพร่บนเว็บไซต์ของสำนักงานคณะกรรมการการอุดมศึกษา</w:t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(ลิงค์มายังเว็บไซต์ของสำนักงานบริหารเทคโนโลยีสาร</w:t>
            </w:r>
            <w:r w:rsidR="00675EF6">
              <w:rPr>
                <w:rFonts w:ascii="TH SarabunPSK" w:hAnsi="TH SarabunPSK" w:cs="TH SarabunPSK"/>
                <w:sz w:val="30"/>
                <w:szCs w:val="30"/>
                <w:cs/>
              </w:rPr>
              <w:t>สนเทศเพื่อพัฒนาการศึกษา) ตามมติคณะรัฐมนตรี</w:t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อย่างถูกต้อง ครบถ้วน</w:t>
            </w:r>
            <w:r w:rsidR="00675EF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และเป็นปัจจุบัน</w:t>
            </w:r>
          </w:p>
          <w:p w:rsidR="00D606EF" w:rsidRPr="00612FF7" w:rsidRDefault="00D606EF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2. สำนักงานบริหารเทคโนโลยีสารสนเทศเพื่อพัฒนาการศึกษามีการจัดทำระบบฐานข้อมูลข่าวสารใน</w:t>
            </w:r>
            <w:r w:rsidR="00675E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ภารกิจหลัก/รอง ของสำนัก/หน่วยงาน</w:t>
            </w:r>
            <w:r w:rsidR="00675EF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และสามารถเชื่อมต่อให้ฝ่ายประชาสัมพันธ์ กลุ่มสารนิเทศ และส่งให้</w:t>
            </w:r>
            <w:r w:rsidR="00675E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ฝ่ายประชาสัมพันธ์ เพื่อใช้ประโยชน์ในก</w:t>
            </w:r>
            <w:r w:rsidR="00E922A7">
              <w:rPr>
                <w:rFonts w:ascii="TH SarabunPSK" w:hAnsi="TH SarabunPSK" w:cs="TH SarabunPSK"/>
                <w:sz w:val="30"/>
                <w:szCs w:val="30"/>
                <w:cs/>
              </w:rPr>
              <w:t>ารเผยแพร่ประชาสัมพันธ์ต่อสาธารณ</w:t>
            </w: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ชนได้ โดยพัฒนาระบบข้อมูลข่าวสาร ผ่านทางเว็บไซต์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ซึ่งสามารถย้อนดูข่าวสารได้ที่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F0C38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F0C3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F0C38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proofErr w:type="spellEnd"/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0C38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F0C38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7F0C38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proofErr w:type="spellEnd"/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F66D91" w:rsidRDefault="00675EF6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D606EF" w:rsidRPr="00374772">
              <w:rPr>
                <w:rFonts w:ascii="TH SarabunPSK" w:hAnsi="TH SarabunPSK" w:cs="TH SarabunPSK"/>
                <w:sz w:val="30"/>
                <w:szCs w:val="30"/>
                <w:cs/>
              </w:rPr>
              <w:t>3. สำนักงานบริหารเทคโนโลยีสารสนเทศเพื่อพัฒนาการศึกษ</w:t>
            </w:r>
            <w:r w:rsidR="00D606EF">
              <w:rPr>
                <w:rFonts w:ascii="TH SarabunPSK" w:hAnsi="TH SarabunPSK" w:cs="TH SarabunPSK"/>
                <w:sz w:val="30"/>
                <w:szCs w:val="30"/>
                <w:cs/>
              </w:rPr>
              <w:t>า ไม่ได้ถูกกำหนดเป็นโครงการสำคั</w:t>
            </w:r>
            <w:r w:rsidR="00D606EF">
              <w:rPr>
                <w:rFonts w:ascii="TH SarabunPSK" w:hAnsi="TH SarabunPSK" w:cs="TH SarabunPSK" w:hint="cs"/>
                <w:sz w:val="30"/>
                <w:szCs w:val="30"/>
                <w:cs/>
              </w:rPr>
              <w:t>ญที่ส่ง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606EF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ผลกระทบ</w:t>
            </w:r>
            <w:r w:rsidR="00D606EF" w:rsidRPr="00374772">
              <w:rPr>
                <w:rFonts w:ascii="TH SarabunPSK" w:hAnsi="TH SarabunPSK" w:cs="TH SarabunPSK"/>
                <w:sz w:val="30"/>
                <w:szCs w:val="30"/>
                <w:cs/>
              </w:rPr>
              <w:t>ต่อประชาชนโดยตรง เนื่องจากเป็นการให้บริการผ่านมหาวิทยาลัย/สถาบัน</w:t>
            </w:r>
            <w:r w:rsidR="00F66D91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66D91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0D020E" w:rsidRDefault="000D020E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A12304" w:rsidRPr="001A6664" w:rsidRDefault="00A12304" w:rsidP="00A12304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D606EF" w:rsidRPr="00040BDA" w:rsidRDefault="00F66D91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606EF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D606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D606EF" w:rsidRPr="00D40AD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ข้อมูลการเผยแพร่ข่าวสารของหน่วยงาน</w:t>
            </w:r>
            <w:r w:rsidR="00D606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proofErr w:type="spellEnd"/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proofErr w:type="spellEnd"/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D606EF" w:rsidRDefault="00D606EF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40BDA">
              <w:rPr>
                <w:rFonts w:ascii="TH SarabunPSK" w:hAnsi="TH SarabunPSK" w:cs="TH SarabunPSK"/>
                <w:sz w:val="30"/>
                <w:szCs w:val="30"/>
              </w:rPr>
              <w:t xml:space="preserve">           2</w:t>
            </w:r>
            <w:r w:rsidRPr="00040BDA">
              <w:rPr>
                <w:rFonts w:ascii="TH SarabunPSK" w:hAnsi="TH SarabunPSK" w:cs="TH SarabunPSK"/>
                <w:sz w:val="30"/>
                <w:szCs w:val="30"/>
                <w:cs/>
              </w:rPr>
              <w:t>. การดำเนินการตามแผนการพัฒนาระบบข้อมูล/ฐานข้อมูลสารสนเทศ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B3F54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ของสำนักงานคณะกรรมการการ</w:t>
            </w:r>
          </w:p>
          <w:p w:rsidR="00F66D91" w:rsidRDefault="00D606EF" w:rsidP="00D606E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0B3F54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</w:t>
            </w:r>
            <w:r w:rsidR="00F66D91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  <w:p w:rsidR="000D020E" w:rsidRDefault="000D020E" w:rsidP="00D606E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D966DD" w:rsidRPr="00D966DD" w:rsidRDefault="00D966DD" w:rsidP="00D966DD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DC24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426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D56" w:rsidRDefault="006E3D56">
      <w:r>
        <w:separator/>
      </w:r>
    </w:p>
  </w:endnote>
  <w:endnote w:type="continuationSeparator" w:id="0">
    <w:p w:rsidR="006E3D56" w:rsidRDefault="006E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D56" w:rsidRDefault="006E3D56">
      <w:r>
        <w:separator/>
      </w:r>
    </w:p>
  </w:footnote>
  <w:footnote w:type="continuationSeparator" w:id="0">
    <w:p w:rsidR="006E3D56" w:rsidRDefault="006E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969A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D5002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ED643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036CA67" id="Group 1" o:spid="_x0000_s1026" style="position:absolute;left:0;text-align:left;margin-left:-28.6pt;margin-top:-13.6pt;width:498.7pt;height:36pt;z-index:251657216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969A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D5002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ED643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.45pt;height:180.95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3DE6"/>
    <w:multiLevelType w:val="hybridMultilevel"/>
    <w:tmpl w:val="9468CA1C"/>
    <w:lvl w:ilvl="0" w:tplc="36DAC85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75284"/>
    <w:multiLevelType w:val="hybridMultilevel"/>
    <w:tmpl w:val="0F688FF2"/>
    <w:lvl w:ilvl="0" w:tplc="C7128302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54702"/>
    <w:multiLevelType w:val="hybridMultilevel"/>
    <w:tmpl w:val="85B03C16"/>
    <w:lvl w:ilvl="0" w:tplc="86D874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F2022"/>
    <w:multiLevelType w:val="hybridMultilevel"/>
    <w:tmpl w:val="1D76A81C"/>
    <w:lvl w:ilvl="0" w:tplc="C9928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000E1"/>
    <w:multiLevelType w:val="hybridMultilevel"/>
    <w:tmpl w:val="E156618E"/>
    <w:lvl w:ilvl="0" w:tplc="0A4C53A0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98E17F0"/>
    <w:multiLevelType w:val="hybridMultilevel"/>
    <w:tmpl w:val="5CCC6376"/>
    <w:lvl w:ilvl="0" w:tplc="1630A764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775F3"/>
    <w:multiLevelType w:val="hybridMultilevel"/>
    <w:tmpl w:val="71A0A580"/>
    <w:lvl w:ilvl="0" w:tplc="150A953E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13"/>
  </w:num>
  <w:num w:numId="7">
    <w:abstractNumId w:val="6"/>
  </w:num>
  <w:num w:numId="8">
    <w:abstractNumId w:val="8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12"/>
  </w:num>
  <w:num w:numId="14">
    <w:abstractNumId w:val="11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90FB7"/>
    <w:rsid w:val="000A3286"/>
    <w:rsid w:val="000C3FE0"/>
    <w:rsid w:val="000D020E"/>
    <w:rsid w:val="000D3B60"/>
    <w:rsid w:val="000D6395"/>
    <w:rsid w:val="000E60D4"/>
    <w:rsid w:val="00106E78"/>
    <w:rsid w:val="00127D3D"/>
    <w:rsid w:val="00150E28"/>
    <w:rsid w:val="00154194"/>
    <w:rsid w:val="001778BB"/>
    <w:rsid w:val="00191381"/>
    <w:rsid w:val="00193015"/>
    <w:rsid w:val="00197A19"/>
    <w:rsid w:val="001A6664"/>
    <w:rsid w:val="001B140F"/>
    <w:rsid w:val="001B7B75"/>
    <w:rsid w:val="001C07B4"/>
    <w:rsid w:val="001C18FF"/>
    <w:rsid w:val="001C7B24"/>
    <w:rsid w:val="00203F79"/>
    <w:rsid w:val="0020626A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F054A"/>
    <w:rsid w:val="002F0A94"/>
    <w:rsid w:val="00302F0B"/>
    <w:rsid w:val="00312768"/>
    <w:rsid w:val="00326404"/>
    <w:rsid w:val="00334386"/>
    <w:rsid w:val="00356974"/>
    <w:rsid w:val="00370876"/>
    <w:rsid w:val="00382C09"/>
    <w:rsid w:val="00393025"/>
    <w:rsid w:val="003A688D"/>
    <w:rsid w:val="003B7C5A"/>
    <w:rsid w:val="003C2C30"/>
    <w:rsid w:val="003C2DAC"/>
    <w:rsid w:val="003D4F85"/>
    <w:rsid w:val="003E0FCD"/>
    <w:rsid w:val="003E1BC4"/>
    <w:rsid w:val="003E4227"/>
    <w:rsid w:val="003E48A9"/>
    <w:rsid w:val="00403654"/>
    <w:rsid w:val="004236CC"/>
    <w:rsid w:val="00426790"/>
    <w:rsid w:val="0043284A"/>
    <w:rsid w:val="004333F9"/>
    <w:rsid w:val="00436A70"/>
    <w:rsid w:val="004501F2"/>
    <w:rsid w:val="004572D8"/>
    <w:rsid w:val="004640F2"/>
    <w:rsid w:val="00471910"/>
    <w:rsid w:val="00471B13"/>
    <w:rsid w:val="00481DC6"/>
    <w:rsid w:val="004841DF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53022"/>
    <w:rsid w:val="005725B6"/>
    <w:rsid w:val="0058298B"/>
    <w:rsid w:val="005B59E9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75EF6"/>
    <w:rsid w:val="00690952"/>
    <w:rsid w:val="00694126"/>
    <w:rsid w:val="006961B9"/>
    <w:rsid w:val="006B619E"/>
    <w:rsid w:val="006E3D56"/>
    <w:rsid w:val="006F0B4F"/>
    <w:rsid w:val="006F1B42"/>
    <w:rsid w:val="00710AC9"/>
    <w:rsid w:val="007176B6"/>
    <w:rsid w:val="00735CCA"/>
    <w:rsid w:val="007415B9"/>
    <w:rsid w:val="00757110"/>
    <w:rsid w:val="00764DED"/>
    <w:rsid w:val="007706C4"/>
    <w:rsid w:val="00782A94"/>
    <w:rsid w:val="00787AEC"/>
    <w:rsid w:val="00787B71"/>
    <w:rsid w:val="007A71CA"/>
    <w:rsid w:val="007B21E9"/>
    <w:rsid w:val="007C1513"/>
    <w:rsid w:val="007C58D2"/>
    <w:rsid w:val="007E269F"/>
    <w:rsid w:val="007E6D75"/>
    <w:rsid w:val="007F194B"/>
    <w:rsid w:val="00800145"/>
    <w:rsid w:val="00802C6A"/>
    <w:rsid w:val="00815B1B"/>
    <w:rsid w:val="008205BD"/>
    <w:rsid w:val="00827CB3"/>
    <w:rsid w:val="00856178"/>
    <w:rsid w:val="008770A4"/>
    <w:rsid w:val="0087746A"/>
    <w:rsid w:val="008775E0"/>
    <w:rsid w:val="0088642F"/>
    <w:rsid w:val="008B0DE5"/>
    <w:rsid w:val="008D49A6"/>
    <w:rsid w:val="008E45ED"/>
    <w:rsid w:val="008F2F4D"/>
    <w:rsid w:val="008F792A"/>
    <w:rsid w:val="00910253"/>
    <w:rsid w:val="00911C00"/>
    <w:rsid w:val="009310A7"/>
    <w:rsid w:val="009332B8"/>
    <w:rsid w:val="00991518"/>
    <w:rsid w:val="00993837"/>
    <w:rsid w:val="0099556A"/>
    <w:rsid w:val="009A570F"/>
    <w:rsid w:val="009C6595"/>
    <w:rsid w:val="009D395D"/>
    <w:rsid w:val="00A047E3"/>
    <w:rsid w:val="00A12304"/>
    <w:rsid w:val="00A13D2C"/>
    <w:rsid w:val="00A147BB"/>
    <w:rsid w:val="00A21B19"/>
    <w:rsid w:val="00A325E0"/>
    <w:rsid w:val="00A33930"/>
    <w:rsid w:val="00A541E6"/>
    <w:rsid w:val="00A560E5"/>
    <w:rsid w:val="00A6475C"/>
    <w:rsid w:val="00A71291"/>
    <w:rsid w:val="00A906D4"/>
    <w:rsid w:val="00A92186"/>
    <w:rsid w:val="00AB4406"/>
    <w:rsid w:val="00AB6FBE"/>
    <w:rsid w:val="00AD0A98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A5940"/>
    <w:rsid w:val="00BC5E9D"/>
    <w:rsid w:val="00BC746C"/>
    <w:rsid w:val="00C2062F"/>
    <w:rsid w:val="00C22B70"/>
    <w:rsid w:val="00C6134E"/>
    <w:rsid w:val="00C67D71"/>
    <w:rsid w:val="00C97C11"/>
    <w:rsid w:val="00CA2247"/>
    <w:rsid w:val="00CD73AE"/>
    <w:rsid w:val="00CF0196"/>
    <w:rsid w:val="00CF3A4A"/>
    <w:rsid w:val="00CF62F6"/>
    <w:rsid w:val="00CF72D0"/>
    <w:rsid w:val="00D26B5D"/>
    <w:rsid w:val="00D43F4A"/>
    <w:rsid w:val="00D45272"/>
    <w:rsid w:val="00D5002E"/>
    <w:rsid w:val="00D606EF"/>
    <w:rsid w:val="00D849B7"/>
    <w:rsid w:val="00D869DC"/>
    <w:rsid w:val="00D917AC"/>
    <w:rsid w:val="00D966DD"/>
    <w:rsid w:val="00D969A3"/>
    <w:rsid w:val="00DA3363"/>
    <w:rsid w:val="00DB0089"/>
    <w:rsid w:val="00DB43F3"/>
    <w:rsid w:val="00DC244A"/>
    <w:rsid w:val="00DC2469"/>
    <w:rsid w:val="00DD276F"/>
    <w:rsid w:val="00DD48CE"/>
    <w:rsid w:val="00DE1A2C"/>
    <w:rsid w:val="00DE5095"/>
    <w:rsid w:val="00DF0979"/>
    <w:rsid w:val="00DF2CE3"/>
    <w:rsid w:val="00E13428"/>
    <w:rsid w:val="00E379B3"/>
    <w:rsid w:val="00E40020"/>
    <w:rsid w:val="00E54573"/>
    <w:rsid w:val="00E70398"/>
    <w:rsid w:val="00E86E70"/>
    <w:rsid w:val="00E922A7"/>
    <w:rsid w:val="00EC4F92"/>
    <w:rsid w:val="00ED6434"/>
    <w:rsid w:val="00EF33A9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B5358"/>
    <w:rsid w:val="00FD5F32"/>
    <w:rsid w:val="00FE5B43"/>
    <w:rsid w:val="00FF4369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176D4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6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03F2C-7DC4-4762-B369-C34FFB52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3</TotalTime>
  <Pages>5</Pages>
  <Words>1593</Words>
  <Characters>9081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</cp:revision>
  <cp:lastPrinted>2016-09-12T04:21:00Z</cp:lastPrinted>
  <dcterms:created xsi:type="dcterms:W3CDTF">2018-07-05T09:06:00Z</dcterms:created>
  <dcterms:modified xsi:type="dcterms:W3CDTF">2018-09-11T08:19:00Z</dcterms:modified>
</cp:coreProperties>
</file>